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AEEDB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Katherine BONDE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263A0048" w14:textId="77777777" w:rsidR="006D5BF3" w:rsidRDefault="006D5BF3" w:rsidP="006D5B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Barton, Norfolk.</w:t>
      </w:r>
    </w:p>
    <w:p w14:paraId="1A2990E4" w14:textId="77777777" w:rsidR="006D5BF3" w:rsidRDefault="006D5BF3" w:rsidP="006D5BF3">
      <w:pPr>
        <w:pStyle w:val="NoSpacing"/>
        <w:rPr>
          <w:rFonts w:cs="Times New Roman"/>
          <w:szCs w:val="24"/>
        </w:rPr>
      </w:pPr>
    </w:p>
    <w:p w14:paraId="47A84049" w14:textId="77777777" w:rsidR="006D5BF3" w:rsidRDefault="006D5BF3" w:rsidP="006D5BF3">
      <w:pPr>
        <w:pStyle w:val="NoSpacing"/>
        <w:rPr>
          <w:rFonts w:cs="Times New Roman"/>
          <w:szCs w:val="24"/>
        </w:rPr>
      </w:pPr>
    </w:p>
    <w:p w14:paraId="1CB718F9" w14:textId="77777777" w:rsidR="006D5BF3" w:rsidRDefault="006D5BF3" w:rsidP="006D5B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Robert(q.v.).</w:t>
      </w:r>
    </w:p>
    <w:p w14:paraId="3745C3E0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A7843CB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42CD66F0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Children:   Cecily(q.v.), Alice(q.v.), Margaret(q.v.), Thomas(q.v.), John(q.v.).   (ibid.)</w:t>
      </w:r>
    </w:p>
    <w:p w14:paraId="5CF2D4C3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</w:p>
    <w:p w14:paraId="6AD912EE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</w:p>
    <w:p w14:paraId="24B8295A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Robert appointed her as a joint executor of his Will.   (ibid.)</w:t>
      </w:r>
    </w:p>
    <w:p w14:paraId="481722F5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</w:p>
    <w:p w14:paraId="3AA4F2DC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</w:p>
    <w:p w14:paraId="6505C44D" w14:textId="77777777" w:rsidR="006D5BF3" w:rsidRDefault="006D5BF3" w:rsidP="006D5B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5603A2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E365" w14:textId="77777777" w:rsidR="006D5BF3" w:rsidRDefault="006D5BF3" w:rsidP="009139A6">
      <w:r>
        <w:separator/>
      </w:r>
    </w:p>
  </w:endnote>
  <w:endnote w:type="continuationSeparator" w:id="0">
    <w:p w14:paraId="5E1E759C" w14:textId="77777777" w:rsidR="006D5BF3" w:rsidRDefault="006D5B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760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B7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25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E9F3" w14:textId="77777777" w:rsidR="006D5BF3" w:rsidRDefault="006D5BF3" w:rsidP="009139A6">
      <w:r>
        <w:separator/>
      </w:r>
    </w:p>
  </w:footnote>
  <w:footnote w:type="continuationSeparator" w:id="0">
    <w:p w14:paraId="5B69063C" w14:textId="77777777" w:rsidR="006D5BF3" w:rsidRDefault="006D5B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32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25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E51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F3"/>
    <w:rsid w:val="000666E0"/>
    <w:rsid w:val="002510B7"/>
    <w:rsid w:val="005C130B"/>
    <w:rsid w:val="006D5BF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AE6B"/>
  <w15:chartTrackingRefBased/>
  <w15:docId w15:val="{971DF438-6A5C-4E0E-B3C9-0F6B9DA1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2022-10-31T12:02:00Z</dcterms:created>
  <dcterms:modified xsi:type="dcterms:W3CDTF">2022-10-31T12:02:00Z</dcterms:modified>
</cp:coreProperties>
</file>